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53592D82" w:rsidR="0033027D" w:rsidRPr="006C2E80" w:rsidRDefault="001A6E6C" w:rsidP="006C2E80">
      <w:pPr>
        <w:pStyle w:val="En-tte"/>
        <w:tabs>
          <w:tab w:val="right" w:pos="9638"/>
        </w:tabs>
        <w:rPr>
          <w:sz w:val="24"/>
          <w:szCs w:val="24"/>
        </w:rPr>
      </w:pPr>
      <w:r w:rsidRPr="001A6E6C">
        <w:rPr>
          <w:sz w:val="24"/>
          <w:szCs w:val="24"/>
        </w:rPr>
        <w:t>3GPP TSG SA WG4#117-e meeting</w:t>
      </w:r>
      <w:r w:rsidR="0033027D" w:rsidRPr="006C2E80">
        <w:rPr>
          <w:sz w:val="24"/>
          <w:szCs w:val="24"/>
        </w:rPr>
        <w:t xml:space="preserve"> </w:t>
      </w:r>
      <w:r w:rsidR="0033027D" w:rsidRPr="006C2E80">
        <w:rPr>
          <w:sz w:val="24"/>
          <w:szCs w:val="24"/>
        </w:rPr>
        <w:tab/>
      </w:r>
      <w:r w:rsidRPr="001A6E6C">
        <w:rPr>
          <w:sz w:val="24"/>
          <w:szCs w:val="24"/>
        </w:rPr>
        <w:t xml:space="preserve">Tdoc </w:t>
      </w:r>
      <w:r w:rsidR="00867721" w:rsidRPr="00867721">
        <w:rPr>
          <w:sz w:val="24"/>
          <w:szCs w:val="24"/>
        </w:rPr>
        <w:t>S4-220155</w:t>
      </w:r>
    </w:p>
    <w:p w14:paraId="55CF78DE" w14:textId="7BBC31BF" w:rsidR="006A45BA" w:rsidRDefault="001A6E6C" w:rsidP="006C2E80">
      <w:pPr>
        <w:pStyle w:val="En-tt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1A6E6C">
        <w:rPr>
          <w:sz w:val="24"/>
          <w:szCs w:val="24"/>
        </w:rPr>
        <w:t>14th – 23rd February 2022</w:t>
      </w:r>
      <w:r w:rsidR="0033027D" w:rsidRPr="006C2E80">
        <w:rPr>
          <w:sz w:val="20"/>
        </w:rPr>
        <w:tab/>
      </w:r>
    </w:p>
    <w:p w14:paraId="0821AFA6" w14:textId="5FAF0B3F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1408A">
        <w:rPr>
          <w:rFonts w:ascii="Arial" w:eastAsia="Batang" w:hAnsi="Arial"/>
          <w:b/>
          <w:sz w:val="24"/>
          <w:szCs w:val="24"/>
          <w:lang w:val="en-US" w:eastAsia="zh-CN"/>
        </w:rPr>
        <w:t>Orange</w:t>
      </w:r>
      <w:r w:rsidR="001A6E6C">
        <w:rPr>
          <w:rFonts w:ascii="Arial" w:eastAsia="Batang" w:hAnsi="Arial"/>
          <w:b/>
          <w:sz w:val="24"/>
          <w:szCs w:val="24"/>
          <w:lang w:val="en-US" w:eastAsia="zh-CN"/>
        </w:rPr>
        <w:t>, HEAD acoustics GmbH</w:t>
      </w:r>
    </w:p>
    <w:p w14:paraId="77734250" w14:textId="676BBDC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1408A">
        <w:rPr>
          <w:rFonts w:ascii="Arial" w:eastAsia="Batang" w:hAnsi="Arial" w:cs="Arial"/>
          <w:b/>
          <w:sz w:val="24"/>
          <w:szCs w:val="24"/>
          <w:lang w:eastAsia="zh-CN"/>
        </w:rPr>
        <w:t>Enhancements to UE Testing</w:t>
      </w:r>
    </w:p>
    <w:p w14:paraId="5F56A0A9" w14:textId="10F5512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1408A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95E59E6" w14:textId="77727C5A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6E6C">
        <w:rPr>
          <w:rFonts w:ascii="Arial" w:eastAsia="Batang" w:hAnsi="Arial"/>
          <w:b/>
          <w:sz w:val="24"/>
          <w:szCs w:val="24"/>
          <w:lang w:val="en-US" w:eastAsia="zh-CN"/>
        </w:rPr>
        <w:t>9.7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Titre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6884ACE" w:rsidR="006C2E80" w:rsidRPr="006C2E80" w:rsidRDefault="008A76FD" w:rsidP="006C2E80">
      <w:pPr>
        <w:pStyle w:val="Titre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B1408A">
        <w:t>Enhancements to UE Testing</w:t>
      </w:r>
    </w:p>
    <w:p w14:paraId="2730900B" w14:textId="62CA0E6E" w:rsidR="003F268E" w:rsidRPr="00BA3A53" w:rsidRDefault="003F268E" w:rsidP="006C2E80">
      <w:pPr>
        <w:pStyle w:val="Guidance"/>
      </w:pPr>
    </w:p>
    <w:p w14:paraId="289CB42C" w14:textId="24641778" w:rsidR="006C2E80" w:rsidRPr="007542E9" w:rsidRDefault="00E13CB2" w:rsidP="006C2E80">
      <w:pPr>
        <w:pStyle w:val="Titre8"/>
        <w:rPr>
          <w:lang w:val="en-US"/>
        </w:rPr>
      </w:pPr>
      <w:r w:rsidRPr="007542E9">
        <w:rPr>
          <w:lang w:val="en-US"/>
        </w:rPr>
        <w:t>A</w:t>
      </w:r>
      <w:r w:rsidR="00B078D6" w:rsidRPr="007542E9">
        <w:rPr>
          <w:lang w:val="en-US"/>
        </w:rPr>
        <w:t>cronym:</w:t>
      </w:r>
      <w:r w:rsidR="006C2E80" w:rsidRPr="007542E9">
        <w:rPr>
          <w:lang w:val="en-US"/>
        </w:rPr>
        <w:tab/>
      </w:r>
      <w:r w:rsidR="00B10DE8" w:rsidRPr="007542E9">
        <w:rPr>
          <w:lang w:val="en-US"/>
        </w:rPr>
        <w:t>enhUEtest (eUEt)</w:t>
      </w:r>
    </w:p>
    <w:p w14:paraId="679E2B2D" w14:textId="4AA88386" w:rsidR="006C2E80" w:rsidRPr="007542E9" w:rsidRDefault="00B078D6" w:rsidP="006C2E80">
      <w:pPr>
        <w:pStyle w:val="Titre8"/>
        <w:rPr>
          <w:lang w:val="en-US"/>
        </w:rPr>
      </w:pPr>
      <w:r w:rsidRPr="007542E9">
        <w:rPr>
          <w:lang w:val="en-US"/>
        </w:rPr>
        <w:t>Unique identifier</w:t>
      </w:r>
      <w:r w:rsidR="00F41A27" w:rsidRPr="007542E9">
        <w:rPr>
          <w:lang w:val="en-US"/>
        </w:rPr>
        <w:t>:</w:t>
      </w:r>
      <w:r w:rsidR="006C2E80" w:rsidRPr="007542E9">
        <w:rPr>
          <w:lang w:val="en-US"/>
        </w:rPr>
        <w:tab/>
      </w:r>
    </w:p>
    <w:p w14:paraId="20AE909D" w14:textId="7E197244" w:rsidR="00B078D6" w:rsidRDefault="00B078D6" w:rsidP="006C2E80">
      <w:pPr>
        <w:pStyle w:val="Guidance"/>
      </w:pPr>
    </w:p>
    <w:p w14:paraId="63EE9719" w14:textId="3981E05F" w:rsidR="003F7142" w:rsidRDefault="003F7142" w:rsidP="006C2E80">
      <w:pPr>
        <w:pStyle w:val="Titre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B1408A">
        <w:rPr>
          <w:i/>
          <w:iCs/>
        </w:rPr>
        <w:t>18</w:t>
      </w:r>
    </w:p>
    <w:p w14:paraId="53277F89" w14:textId="46897C1F" w:rsidR="003F7142" w:rsidRPr="006C2E80" w:rsidRDefault="003F7142" w:rsidP="006C2E80">
      <w:pPr>
        <w:pStyle w:val="Guidance"/>
      </w:pPr>
    </w:p>
    <w:p w14:paraId="2D54825D" w14:textId="1E00DDA1" w:rsidR="004260A5" w:rsidRDefault="004260A5" w:rsidP="001A6E6C">
      <w:pPr>
        <w:pStyle w:val="Titre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EB08C9E" w:rsidR="004260A5" w:rsidRDefault="005256E1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60F4591" w:rsidR="004260A5" w:rsidRDefault="005256E1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52ECA00B" w:rsidR="004260A5" w:rsidRDefault="005256E1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5AC4B410" w:rsidR="004260A5" w:rsidRDefault="005256E1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473CC37F" w:rsidR="004260A5" w:rsidRDefault="005256E1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Titre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Titre2"/>
      </w:pPr>
      <w:r>
        <w:t>2.</w:t>
      </w:r>
      <w:r w:rsidR="00765028">
        <w:t>1</w:t>
      </w:r>
      <w:r>
        <w:tab/>
        <w:t>Primary classification</w:t>
      </w:r>
    </w:p>
    <w:p w14:paraId="03E5240C" w14:textId="27C429E7" w:rsidR="00A36378" w:rsidRPr="00A36378" w:rsidRDefault="00A36378" w:rsidP="00B1408A">
      <w:pPr>
        <w:pStyle w:val="Titre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36B8269" w:rsidR="004876B9" w:rsidRDefault="00B1408A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08AEA860" w:rsidR="002944FD" w:rsidRPr="009A6092" w:rsidRDefault="004876B9" w:rsidP="001A6E6C">
      <w:pPr>
        <w:pStyle w:val="Titre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2FB907B" w:rsidR="008835FC" w:rsidRDefault="001A6E6C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2932921C" w14:textId="0D9D006D" w:rsidR="00746F46" w:rsidRPr="006C2E80" w:rsidRDefault="004876B9" w:rsidP="001A6E6C">
      <w:pPr>
        <w:pStyle w:val="Titre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C3C8688" w:rsidR="008835FC" w:rsidRDefault="00750207" w:rsidP="006C2E80">
            <w:pPr>
              <w:pStyle w:val="TAL"/>
            </w:pPr>
            <w:r w:rsidRPr="00750207">
              <w:t>580067</w:t>
            </w:r>
          </w:p>
        </w:tc>
        <w:tc>
          <w:tcPr>
            <w:tcW w:w="3326" w:type="dxa"/>
          </w:tcPr>
          <w:p w14:paraId="6AD6B1DF" w14:textId="1F6D9F5D" w:rsidR="008835FC" w:rsidRDefault="00750207" w:rsidP="006C2E80">
            <w:pPr>
              <w:pStyle w:val="TAL"/>
            </w:pPr>
            <w:r w:rsidRPr="00750207">
              <w:t>ART_LTE</w:t>
            </w:r>
            <w:r>
              <w:t xml:space="preserve">: </w:t>
            </w:r>
            <w:r w:rsidRPr="00750207">
              <w:t>Acoustic Requirements and Test methods for IMS-based conversational speech services over LTE</w:t>
            </w:r>
          </w:p>
        </w:tc>
        <w:tc>
          <w:tcPr>
            <w:tcW w:w="5099" w:type="dxa"/>
          </w:tcPr>
          <w:p w14:paraId="4972B8BD" w14:textId="07B6FAC3" w:rsidR="008835FC" w:rsidRPr="00251D80" w:rsidRDefault="00750207" w:rsidP="006C2E80">
            <w:pPr>
              <w:pStyle w:val="Guidance"/>
            </w:pPr>
            <w:r>
              <w:t>Initial introduction of requirements and jitter buffer performance requirements</w:t>
            </w:r>
          </w:p>
        </w:tc>
      </w:tr>
      <w:tr w:rsidR="00750207" w14:paraId="43AED65F" w14:textId="77777777" w:rsidTr="006C2E80">
        <w:trPr>
          <w:cantSplit/>
          <w:jc w:val="center"/>
        </w:trPr>
        <w:tc>
          <w:tcPr>
            <w:tcW w:w="1101" w:type="dxa"/>
          </w:tcPr>
          <w:p w14:paraId="6070FBF4" w14:textId="2B144A5A" w:rsidR="00750207" w:rsidRPr="00750207" w:rsidRDefault="00750207" w:rsidP="006C2E80">
            <w:pPr>
              <w:pStyle w:val="TAL"/>
            </w:pPr>
            <w:r w:rsidRPr="00750207">
              <w:t>880012</w:t>
            </w:r>
          </w:p>
        </w:tc>
        <w:tc>
          <w:tcPr>
            <w:tcW w:w="3326" w:type="dxa"/>
          </w:tcPr>
          <w:p w14:paraId="697EB700" w14:textId="2FAFED31" w:rsidR="00750207" w:rsidRPr="00750207" w:rsidRDefault="00750207" w:rsidP="006C2E80">
            <w:pPr>
              <w:pStyle w:val="TAL"/>
            </w:pPr>
            <w:r w:rsidRPr="00750207">
              <w:t>HInT</w:t>
            </w:r>
            <w:r>
              <w:t xml:space="preserve">: </w:t>
            </w:r>
            <w:r w:rsidRPr="00750207">
              <w:t>Extension for headset interface tests of UE</w:t>
            </w:r>
          </w:p>
        </w:tc>
        <w:tc>
          <w:tcPr>
            <w:tcW w:w="5099" w:type="dxa"/>
          </w:tcPr>
          <w:p w14:paraId="3D3F6267" w14:textId="1B954810" w:rsidR="00750207" w:rsidRDefault="00750207" w:rsidP="006C2E80">
            <w:pPr>
              <w:pStyle w:val="Guidance"/>
            </w:pPr>
            <w:r>
              <w:t>Introduction of electrical interface UE tests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007DBF3B" w:rsidR="00A9188C" w:rsidRPr="006C2E80" w:rsidRDefault="00B1408A" w:rsidP="006C2E80">
      <w:pPr>
        <w:pStyle w:val="Guidance"/>
      </w:pPr>
      <w:r>
        <w:t>None</w:t>
      </w:r>
    </w:p>
    <w:p w14:paraId="3E795897" w14:textId="77777777" w:rsidR="008A76FD" w:rsidRDefault="008A76FD" w:rsidP="006C2E80">
      <w:pPr>
        <w:pStyle w:val="Titre1"/>
      </w:pPr>
      <w:r>
        <w:t>3</w:t>
      </w:r>
      <w:r>
        <w:tab/>
        <w:t>Justification</w:t>
      </w:r>
    </w:p>
    <w:p w14:paraId="5F1B288D" w14:textId="782AE655" w:rsidR="0066255D" w:rsidRDefault="00B1408A" w:rsidP="006C2E80">
      <w:r>
        <w:t>The support of both MTSI-based speech and superwideband (SWB) and fullband (FB) speech have been introduced in TS 26.131 a</w:t>
      </w:r>
      <w:r w:rsidR="0066255D">
        <w:t>n</w:t>
      </w:r>
      <w:r>
        <w:t>d TS 26.132 since Rel-12.</w:t>
      </w:r>
    </w:p>
    <w:p w14:paraId="6CD5457D" w14:textId="0C6A2507" w:rsidR="0066255D" w:rsidRDefault="00B1408A" w:rsidP="006C2E80">
      <w:r>
        <w:t xml:space="preserve">However, some </w:t>
      </w:r>
      <w:r w:rsidR="00807B78">
        <w:t>SWB frequency masks</w:t>
      </w:r>
      <w:r>
        <w:t xml:space="preserve"> were left underdefined by lack of sufficient evidence and maturity</w:t>
      </w:r>
      <w:r w:rsidR="00807B78">
        <w:t xml:space="preserve"> (see clauses </w:t>
      </w:r>
      <w:bookmarkStart w:id="0" w:name="_Toc19285609"/>
      <w:bookmarkStart w:id="1" w:name="_Toc92799692"/>
      <w:bookmarkStart w:id="2" w:name="_Toc92883092"/>
      <w:r w:rsidR="00807B78">
        <w:t>7.4.2.2 Headset UE receiving</w:t>
      </w:r>
      <w:bookmarkEnd w:id="0"/>
      <w:bookmarkEnd w:id="1"/>
      <w:bookmarkEnd w:id="2"/>
      <w:r w:rsidR="00807B78">
        <w:t xml:space="preserve">, </w:t>
      </w:r>
      <w:r w:rsidR="00807B78" w:rsidRPr="00807B78">
        <w:t>7.4.3</w:t>
      </w:r>
      <w:r w:rsidR="00807B78">
        <w:t xml:space="preserve"> </w:t>
      </w:r>
      <w:r w:rsidR="00807B78" w:rsidRPr="00807B78">
        <w:t>Desktop and vehicle-mounted hands-free UE sending</w:t>
      </w:r>
      <w:r w:rsidR="00807B78">
        <w:t xml:space="preserve">, </w:t>
      </w:r>
      <w:r w:rsidR="00807B78" w:rsidRPr="00807B78">
        <w:t>7.4.4</w:t>
      </w:r>
      <w:r w:rsidR="00807B78">
        <w:t xml:space="preserve"> </w:t>
      </w:r>
      <w:r w:rsidR="00807B78" w:rsidRPr="00807B78">
        <w:t>Desktop and vehicle-mounted hands-free UE receiving</w:t>
      </w:r>
      <w:r w:rsidR="00807B78">
        <w:t xml:space="preserve">, </w:t>
      </w:r>
      <w:r w:rsidR="00807B78" w:rsidRPr="00807B78">
        <w:t>7.4.5</w:t>
      </w:r>
      <w:r w:rsidR="00807B78">
        <w:t xml:space="preserve"> </w:t>
      </w:r>
      <w:r w:rsidR="00807B78" w:rsidRPr="00807B78">
        <w:t>Hand-held hands-free UE sending</w:t>
      </w:r>
      <w:r w:rsidR="00807B78">
        <w:t xml:space="preserve">, </w:t>
      </w:r>
      <w:r w:rsidR="00807B78" w:rsidRPr="00807B78">
        <w:t>7.4.6</w:t>
      </w:r>
      <w:r w:rsidR="00807B78">
        <w:t xml:space="preserve"> </w:t>
      </w:r>
      <w:r w:rsidR="00807B78" w:rsidRPr="00807B78">
        <w:t>Hand-held hands-free UE receiving</w:t>
      </w:r>
      <w:r w:rsidR="00807B78">
        <w:t>)</w:t>
      </w:r>
      <w:r>
        <w:t>.</w:t>
      </w:r>
    </w:p>
    <w:p w14:paraId="1404FD28" w14:textId="72C590CE" w:rsidR="0066255D" w:rsidRDefault="00807B78" w:rsidP="006C2E80">
      <w:r>
        <w:t xml:space="preserve">The specification of tests on the performance of jitter buffers in MTSI was also kept to a </w:t>
      </w:r>
      <w:r w:rsidR="0066255D">
        <w:t>basic reporting of performance statistics</w:t>
      </w:r>
      <w:r>
        <w:t>.</w:t>
      </w:r>
      <w:r w:rsidR="00B1408A">
        <w:t xml:space="preserve"> </w:t>
      </w:r>
      <w:r w:rsidR="0066255D">
        <w:t>In the field (e.g. drive tests), speech quality in MTSI-based services was found to depend on UE implementations (models, vendors) in a large extent, especially when jitter conditions are not those from clean or good channel conditions.</w:t>
      </w:r>
    </w:p>
    <w:p w14:paraId="2051145E" w14:textId="77777777" w:rsidR="00E06871" w:rsidRDefault="00E06871" w:rsidP="006C2E80"/>
    <w:p w14:paraId="204F1681" w14:textId="73599FDF" w:rsidR="00B1408A" w:rsidRDefault="00B1408A" w:rsidP="006C2E80">
      <w:r>
        <w:t xml:space="preserve">Moreover, </w:t>
      </w:r>
      <w:r w:rsidR="003F61E3">
        <w:t>issues have been reported in the field concerning the implementation of RTP payload formats for 3GPP codecs in UE. While the 3GPP speech/audio codecs are properly defined with a set of test vectors and conformance tests, there is no reference implementation for the higher-level support of the RTP payload format. For instance, the main issue for AMR/AMR-WB is the definition of the ‘Q-bit’, while for EVS it would be helpful for the industry to ha</w:t>
      </w:r>
      <w:r w:rsidR="0066255D">
        <w:t>v</w:t>
      </w:r>
      <w:r w:rsidR="003F61E3">
        <w:t>e a set of tests verifying the correct implementation of features</w:t>
      </w:r>
      <w:r w:rsidR="00E06871">
        <w:t>,</w:t>
      </w:r>
      <w:r w:rsidR="003F61E3">
        <w:t xml:space="preserve"> such as </w:t>
      </w:r>
      <w:r w:rsidR="00E06871">
        <w:t xml:space="preserve">correct UE response to </w:t>
      </w:r>
      <w:r w:rsidR="003F61E3">
        <w:t>CMRs</w:t>
      </w:r>
      <w:r w:rsidR="00E06871">
        <w:t>, correct mapping of SDP parameters to RTP media</w:t>
      </w:r>
      <w:r w:rsidR="003F61E3">
        <w:t>.</w:t>
      </w:r>
      <w:r w:rsidR="00E06871">
        <w:t xml:space="preserve"> Such tests should consider the UE as a black box and preferably use live calls similar to TS 26.131 and 26.132. To simplify the setup, the UE electrical interface could be used.</w:t>
      </w:r>
    </w:p>
    <w:p w14:paraId="1D0E642B" w14:textId="77777777" w:rsidR="00B1408A" w:rsidRPr="006C2E80" w:rsidRDefault="00B1408A" w:rsidP="006C2E80"/>
    <w:p w14:paraId="04A47C84" w14:textId="77777777" w:rsidR="008A76FD" w:rsidRDefault="008A76FD" w:rsidP="006C2E80">
      <w:pPr>
        <w:pStyle w:val="Titre1"/>
      </w:pPr>
      <w:r>
        <w:t>4</w:t>
      </w:r>
      <w:r>
        <w:tab/>
        <w:t>Objective</w:t>
      </w:r>
    </w:p>
    <w:p w14:paraId="43FC98AD" w14:textId="77777777" w:rsidR="005256E1" w:rsidRDefault="005256E1" w:rsidP="005256E1">
      <w:pPr>
        <w:rPr>
          <w:color w:val="auto"/>
          <w:lang w:eastAsia="en-GB"/>
        </w:rPr>
      </w:pPr>
      <w:r>
        <w:t>The work item has the following objectives:</w:t>
      </w:r>
    </w:p>
    <w:p w14:paraId="4C79F8D8" w14:textId="3BD8F0ED" w:rsidR="005256E1" w:rsidRDefault="005256E1" w:rsidP="005256E1">
      <w:pPr>
        <w:numPr>
          <w:ilvl w:val="0"/>
          <w:numId w:val="11"/>
        </w:numPr>
        <w:textAlignment w:val="auto"/>
      </w:pPr>
      <w:r>
        <w:t xml:space="preserve">Update clause </w:t>
      </w:r>
      <w:r w:rsidR="00807B78">
        <w:t>7.</w:t>
      </w:r>
      <w:r>
        <w:t>4 (“</w:t>
      </w:r>
      <w:r w:rsidR="00807B78">
        <w:t>Sensitivity/frequency characteristics</w:t>
      </w:r>
      <w:r>
        <w:t>”) of TS 26.131 to</w:t>
      </w:r>
      <w:r w:rsidR="00807B78">
        <w:t xml:space="preserve"> define missing SWB frequency masks and review related test methods in TS 26.132</w:t>
      </w:r>
      <w:r>
        <w:t>.</w:t>
      </w:r>
    </w:p>
    <w:p w14:paraId="7E4C41B1" w14:textId="29F534A3" w:rsidR="005256E1" w:rsidRDefault="005256E1" w:rsidP="005256E1">
      <w:pPr>
        <w:numPr>
          <w:ilvl w:val="0"/>
          <w:numId w:val="11"/>
        </w:numPr>
        <w:textAlignment w:val="auto"/>
      </w:pPr>
      <w:r>
        <w:t>Update clause</w:t>
      </w:r>
      <w:r w:rsidR="0066255D">
        <w:t>s</w:t>
      </w:r>
      <w:r>
        <w:t xml:space="preserve"> </w:t>
      </w:r>
      <w:r w:rsidR="0066255D">
        <w:t>5.15, 6.14, 7.14, 8.14</w:t>
      </w:r>
      <w:r>
        <w:t xml:space="preserve"> ("</w:t>
      </w:r>
      <w:r w:rsidR="0066255D" w:rsidRPr="00FB7894">
        <w:rPr>
          <w:lang w:val="en-US"/>
        </w:rPr>
        <w:t>Jitter buffer management behaviour</w:t>
      </w:r>
      <w:r>
        <w:t xml:space="preserve">") </w:t>
      </w:r>
      <w:r w:rsidR="0066255D">
        <w:t xml:space="preserve">of TS 26.131 </w:t>
      </w:r>
      <w:r>
        <w:t>and clause</w:t>
      </w:r>
      <w:r w:rsidR="0066255D">
        <w:t>s</w:t>
      </w:r>
      <w:r>
        <w:t xml:space="preserve"> </w:t>
      </w:r>
      <w:r w:rsidR="0066255D">
        <w:t>7.13, 8.18, 9.13, 10.13</w:t>
      </w:r>
      <w:r>
        <w:t xml:space="preserve"> ("Test conditions") of TS 26.132 fo</w:t>
      </w:r>
      <w:r w:rsidR="0066255D">
        <w:t>r jitter buffer management</w:t>
      </w:r>
      <w:r>
        <w:t>.</w:t>
      </w:r>
    </w:p>
    <w:p w14:paraId="4E813197" w14:textId="0A588767" w:rsidR="005256E1" w:rsidRDefault="003F61E3" w:rsidP="005256E1">
      <w:pPr>
        <w:numPr>
          <w:ilvl w:val="0"/>
          <w:numId w:val="11"/>
        </w:numPr>
        <w:textAlignment w:val="auto"/>
      </w:pPr>
      <w:r>
        <w:t>Develop</w:t>
      </w:r>
      <w:r w:rsidR="0066255D">
        <w:t xml:space="preserve"> a new specification to verify correct implementation</w:t>
      </w:r>
      <w:r w:rsidR="001902D8">
        <w:t>s</w:t>
      </w:r>
      <w:r w:rsidR="0066255D">
        <w:t xml:space="preserve"> of </w:t>
      </w:r>
      <w:r w:rsidR="001902D8">
        <w:t xml:space="preserve">the </w:t>
      </w:r>
      <w:r w:rsidR="0066255D">
        <w:t>RTP payload</w:t>
      </w:r>
      <w:r w:rsidR="001902D8">
        <w:t xml:space="preserve"> format</w:t>
      </w:r>
      <w:r w:rsidR="0066255D">
        <w:t xml:space="preserve"> for 3GPP codecs, based </w:t>
      </w:r>
      <w:r w:rsidR="001D5F53">
        <w:t xml:space="preserve">on </w:t>
      </w:r>
      <w:r w:rsidR="0066255D">
        <w:t>a radio simulator</w:t>
      </w:r>
      <w:r w:rsidR="00E06871">
        <w:t>, using the UE electrical interface</w:t>
      </w:r>
      <w:r w:rsidR="001D5F53">
        <w:t xml:space="preserve"> tests</w:t>
      </w:r>
      <w:r w:rsidR="00E06871">
        <w:t>.</w:t>
      </w:r>
      <w:r w:rsidR="0066255D">
        <w:t xml:space="preserve"> 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Titre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3C4A1F2" w:rsidR="00FF3F0C" w:rsidRPr="006C2E80" w:rsidRDefault="00F45DC7" w:rsidP="006C2E80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3DD2455" w14:textId="08B8F5EB" w:rsidR="00BB5EBF" w:rsidRPr="006C2E80" w:rsidRDefault="00F45DC7" w:rsidP="006C2E80">
            <w:pPr>
              <w:pStyle w:val="Guidance"/>
              <w:spacing w:after="0"/>
            </w:pPr>
            <w:r>
              <w:t>26.xxx</w:t>
            </w:r>
          </w:p>
        </w:tc>
        <w:tc>
          <w:tcPr>
            <w:tcW w:w="2409" w:type="dxa"/>
          </w:tcPr>
          <w:p w14:paraId="05C7C805" w14:textId="384482F4" w:rsidR="00FF3F0C" w:rsidRPr="006C2E80" w:rsidRDefault="00F45DC7" w:rsidP="006C2E80">
            <w:pPr>
              <w:pStyle w:val="Guidance"/>
              <w:spacing w:after="0"/>
            </w:pPr>
            <w:r>
              <w:t xml:space="preserve">Speech/Audio </w:t>
            </w:r>
            <w:r w:rsidR="003F61E3">
              <w:t>Codec RTP Payload Format</w:t>
            </w:r>
            <w:r>
              <w:t xml:space="preserve"> Conformance for UE Testing</w:t>
            </w:r>
          </w:p>
        </w:tc>
        <w:tc>
          <w:tcPr>
            <w:tcW w:w="993" w:type="dxa"/>
          </w:tcPr>
          <w:p w14:paraId="01C4B648" w14:textId="3F7DA225" w:rsidR="00FF3F0C" w:rsidRDefault="00F45DC7" w:rsidP="006C2E80">
            <w:pPr>
              <w:pStyle w:val="Guidance"/>
              <w:spacing w:after="0"/>
            </w:pPr>
            <w:r w:rsidRPr="006C2E80">
              <w:t>TSG#</w:t>
            </w:r>
            <w:r>
              <w:t>100</w:t>
            </w:r>
          </w:p>
          <w:p w14:paraId="2D7CEA56" w14:textId="5D78E3B6" w:rsidR="00F45DC7" w:rsidRPr="00F45DC7" w:rsidRDefault="00F45DC7" w:rsidP="00F45DC7"/>
        </w:tc>
        <w:tc>
          <w:tcPr>
            <w:tcW w:w="1074" w:type="dxa"/>
          </w:tcPr>
          <w:p w14:paraId="47484899" w14:textId="3340F161" w:rsidR="00FF3F0C" w:rsidRPr="006C2E80" w:rsidRDefault="00F45DC7" w:rsidP="006C2E80">
            <w:pPr>
              <w:pStyle w:val="Guidance"/>
              <w:spacing w:after="0"/>
            </w:pPr>
            <w:r w:rsidRPr="006C2E80">
              <w:t>TSG#</w:t>
            </w:r>
            <w:r>
              <w:t>102</w:t>
            </w:r>
          </w:p>
        </w:tc>
        <w:tc>
          <w:tcPr>
            <w:tcW w:w="2186" w:type="dxa"/>
          </w:tcPr>
          <w:p w14:paraId="3B160081" w14:textId="63A0CAA4" w:rsidR="00FF3F0C" w:rsidRPr="00F45DC7" w:rsidRDefault="00F45DC7" w:rsidP="00F45DC7">
            <w:pPr>
              <w:pStyle w:val="Guidance"/>
              <w:rPr>
                <w:i w:val="0"/>
                <w:iCs/>
              </w:rPr>
            </w:pPr>
            <w:r w:rsidRPr="005256E1">
              <w:rPr>
                <w:i w:val="0"/>
                <w:iCs/>
              </w:rPr>
              <w:t xml:space="preserve">Stéphane Ragot, Orange, </w:t>
            </w:r>
            <w:hyperlink r:id="rId11" w:history="1">
              <w:r w:rsidRPr="009F4EEE">
                <w:rPr>
                  <w:rStyle w:val="Lienhypertexte"/>
                  <w:i w:val="0"/>
                  <w:iCs/>
                </w:rPr>
                <w:t>stephane.ragot@orange.com</w:t>
              </w:r>
            </w:hyperlink>
          </w:p>
        </w:tc>
      </w:tr>
      <w:tr w:rsidR="00B1408A" w:rsidRPr="006C2E80" w14:paraId="73996F4D" w14:textId="77777777" w:rsidTr="006C2E80">
        <w:trPr>
          <w:cantSplit/>
          <w:jc w:val="center"/>
        </w:trPr>
        <w:tc>
          <w:tcPr>
            <w:tcW w:w="1617" w:type="dxa"/>
          </w:tcPr>
          <w:p w14:paraId="11A7FFF0" w14:textId="05690232" w:rsidR="00B1408A" w:rsidRDefault="00B1408A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5124B7D" w14:textId="52A7AB71" w:rsidR="00B1408A" w:rsidRDefault="00B1408A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9E6E82E" w14:textId="77777777" w:rsidR="00B1408A" w:rsidRPr="006C2E80" w:rsidRDefault="00B1408A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A660A9A" w14:textId="77777777" w:rsidR="00B1408A" w:rsidRPr="006C2E80" w:rsidRDefault="00B1408A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07B159EA" w14:textId="77777777" w:rsidR="00B1408A" w:rsidRPr="006C2E80" w:rsidRDefault="00B1408A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9D320AD" w14:textId="77777777" w:rsidR="00B1408A" w:rsidRPr="006C2E80" w:rsidRDefault="00B1408A" w:rsidP="006C2E80">
            <w:pPr>
              <w:pStyle w:val="Guidance"/>
              <w:spacing w:after="0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38EDC96" w:rsidR="009428A9" w:rsidRPr="006C2E80" w:rsidRDefault="00B1408A" w:rsidP="006C2E80">
            <w:pPr>
              <w:pStyle w:val="Guidance"/>
              <w:spacing w:after="0"/>
            </w:pPr>
            <w:r>
              <w:t>TS 26.131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A7DD2C8" w:rsidR="009428A9" w:rsidRPr="006C2E80" w:rsidRDefault="00B1408A" w:rsidP="006C2E80">
            <w:pPr>
              <w:pStyle w:val="Guidance"/>
              <w:spacing w:after="0"/>
            </w:pPr>
            <w:r>
              <w:t>Updated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37D533D" w:rsidR="009428A9" w:rsidRPr="006C2E80" w:rsidRDefault="00F45DC7" w:rsidP="006C2E80">
            <w:pPr>
              <w:pStyle w:val="Guidance"/>
              <w:spacing w:after="0"/>
            </w:pPr>
            <w:r w:rsidRPr="006C2E80">
              <w:t>TSG#</w:t>
            </w:r>
            <w: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80C075D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B1408A" w:rsidRPr="006C2E80" w14:paraId="0175C2E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042B" w14:textId="5AFB4F6F" w:rsidR="00B1408A" w:rsidRDefault="00B1408A" w:rsidP="00B1408A">
            <w:pPr>
              <w:pStyle w:val="Guidance"/>
              <w:spacing w:after="0"/>
            </w:pPr>
            <w:r>
              <w:t>TS 26.132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D4E3" w14:textId="65E6AE1F" w:rsidR="00B1408A" w:rsidRDefault="00B1408A" w:rsidP="00B1408A">
            <w:pPr>
              <w:pStyle w:val="Guidance"/>
              <w:spacing w:after="0"/>
            </w:pPr>
            <w:r>
              <w:t>Updated test methods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FE8D" w14:textId="77777777" w:rsidR="00B1408A" w:rsidRPr="006C2E80" w:rsidRDefault="00B1408A" w:rsidP="00B1408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4B41" w14:textId="77777777" w:rsidR="00B1408A" w:rsidRPr="006C2E80" w:rsidRDefault="00B1408A" w:rsidP="00B1408A">
            <w:pPr>
              <w:pStyle w:val="Guidance"/>
              <w:spacing w:after="0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Titre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DD1817D" w14:textId="4E35C926" w:rsidR="00B1408A" w:rsidRDefault="00B1408A" w:rsidP="006C2E80">
      <w:pPr>
        <w:pStyle w:val="Guidance"/>
        <w:rPr>
          <w:i w:val="0"/>
          <w:iCs/>
        </w:rPr>
      </w:pPr>
      <w:r w:rsidRPr="005256E1">
        <w:rPr>
          <w:i w:val="0"/>
          <w:iCs/>
        </w:rPr>
        <w:t xml:space="preserve">Stéphane Ragot, Orange, </w:t>
      </w:r>
      <w:hyperlink r:id="rId12" w:history="1">
        <w:r w:rsidR="005256E1" w:rsidRPr="009F4EEE">
          <w:rPr>
            <w:rStyle w:val="Lienhypertexte"/>
            <w:i w:val="0"/>
            <w:iCs/>
          </w:rPr>
          <w:t>stephane.ragot@orange.com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Titre1"/>
      </w:pPr>
      <w:r>
        <w:t>7</w:t>
      </w:r>
      <w:r w:rsidR="009870A7">
        <w:tab/>
      </w:r>
      <w:r w:rsidR="008A76FD">
        <w:t>Work item leadership</w:t>
      </w:r>
    </w:p>
    <w:p w14:paraId="4FED3F73" w14:textId="4B12712D" w:rsidR="006E1FDA" w:rsidRPr="005256E1" w:rsidRDefault="00B1408A" w:rsidP="006C2E80">
      <w:pPr>
        <w:pStyle w:val="Guidance"/>
        <w:rPr>
          <w:i w:val="0"/>
          <w:iCs/>
        </w:rPr>
      </w:pPr>
      <w:r w:rsidRPr="005256E1">
        <w:rPr>
          <w:i w:val="0"/>
          <w:iCs/>
        </w:rPr>
        <w:t>SA4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Titre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F097A1" w14:textId="77777777" w:rsidR="005256E1" w:rsidRDefault="005256E1" w:rsidP="005256E1">
      <w:pPr>
        <w:rPr>
          <w:color w:val="auto"/>
          <w:lang w:eastAsia="en-GB"/>
        </w:rPr>
      </w:pPr>
      <w:r>
        <w:t>None identified yet.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Titre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4291F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20C4113" w:rsidR="00557B2E" w:rsidRDefault="00B1408A" w:rsidP="001C5C86">
            <w:pPr>
              <w:pStyle w:val="TAL"/>
            </w:pPr>
            <w:r>
              <w:t>Orange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64A5937" w:rsidR="0048267C" w:rsidRDefault="001A6E6C" w:rsidP="001C5C86">
            <w:pPr>
              <w:pStyle w:val="TAL"/>
            </w:pPr>
            <w:r>
              <w:t>HEAD acoustics GmbH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E6D05" w14:textId="77777777" w:rsidR="00141D68" w:rsidRDefault="00141D68">
      <w:r>
        <w:separator/>
      </w:r>
    </w:p>
  </w:endnote>
  <w:endnote w:type="continuationSeparator" w:id="0">
    <w:p w14:paraId="214AEEB6" w14:textId="77777777" w:rsidR="00141D68" w:rsidRDefault="00141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A21B9" w14:textId="29D51E18" w:rsidR="00C5233A" w:rsidRDefault="00C523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13FE7" w14:textId="77777777" w:rsidR="00141D68" w:rsidRDefault="00141D68">
      <w:r>
        <w:separator/>
      </w:r>
    </w:p>
  </w:footnote>
  <w:footnote w:type="continuationSeparator" w:id="0">
    <w:p w14:paraId="0C9FC5EA" w14:textId="77777777" w:rsidR="00141D68" w:rsidRDefault="00141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5763182"/>
    <w:multiLevelType w:val="hybridMultilevel"/>
    <w:tmpl w:val="2B4A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4BE6"/>
    <w:rsid w:val="000E55AD"/>
    <w:rsid w:val="000E630D"/>
    <w:rsid w:val="000F765A"/>
    <w:rsid w:val="001001BD"/>
    <w:rsid w:val="00102222"/>
    <w:rsid w:val="00120541"/>
    <w:rsid w:val="001211F3"/>
    <w:rsid w:val="00127B5D"/>
    <w:rsid w:val="00133B51"/>
    <w:rsid w:val="00141D68"/>
    <w:rsid w:val="00171925"/>
    <w:rsid w:val="00173998"/>
    <w:rsid w:val="00174617"/>
    <w:rsid w:val="001759A7"/>
    <w:rsid w:val="001902D8"/>
    <w:rsid w:val="001A4192"/>
    <w:rsid w:val="001A6E6C"/>
    <w:rsid w:val="001A7910"/>
    <w:rsid w:val="001C5C86"/>
    <w:rsid w:val="001C718D"/>
    <w:rsid w:val="001D5F53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289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1E3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256E1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55D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6A26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0207"/>
    <w:rsid w:val="0075252A"/>
    <w:rsid w:val="007542E9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07B78"/>
    <w:rsid w:val="00813C1F"/>
    <w:rsid w:val="008146A2"/>
    <w:rsid w:val="00834A60"/>
    <w:rsid w:val="00837BCD"/>
    <w:rsid w:val="00850175"/>
    <w:rsid w:val="0085530D"/>
    <w:rsid w:val="00863E89"/>
    <w:rsid w:val="00867721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0DE8"/>
    <w:rsid w:val="00B1248D"/>
    <w:rsid w:val="00B1408A"/>
    <w:rsid w:val="00B14709"/>
    <w:rsid w:val="00B272BD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33A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6871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5DC7"/>
    <w:rsid w:val="00F46EAF"/>
    <w:rsid w:val="00F5774F"/>
    <w:rsid w:val="00F62688"/>
    <w:rsid w:val="00F76BE5"/>
    <w:rsid w:val="00F76DB3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Titre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6C2E80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6C2E80"/>
    <w:pPr>
      <w:outlineLvl w:val="5"/>
    </w:pPr>
  </w:style>
  <w:style w:type="paragraph" w:styleId="Titre7">
    <w:name w:val="heading 7"/>
    <w:basedOn w:val="H6"/>
    <w:next w:val="Normal"/>
    <w:qFormat/>
    <w:rsid w:val="006C2E80"/>
    <w:pPr>
      <w:outlineLvl w:val="6"/>
    </w:pPr>
  </w:style>
  <w:style w:type="paragraph" w:styleId="Titre8">
    <w:name w:val="heading 8"/>
    <w:basedOn w:val="Titre1"/>
    <w:next w:val="Normal"/>
    <w:qFormat/>
    <w:rsid w:val="006C2E80"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rsid w:val="006C2E80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pPr>
      <w:widowControl w:val="0"/>
    </w:pPr>
    <w:rPr>
      <w:i/>
      <w:lang w:val="en-US"/>
    </w:rPr>
  </w:style>
  <w:style w:type="paragraph" w:styleId="En-tte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M8">
    <w:name w:val="toc 8"/>
    <w:basedOn w:val="TM1"/>
    <w:semiHidden/>
    <w:rsid w:val="006C2E80"/>
    <w:pPr>
      <w:spacing w:before="180"/>
      <w:ind w:left="2693" w:hanging="2693"/>
    </w:pPr>
    <w:rPr>
      <w:b/>
    </w:rPr>
  </w:style>
  <w:style w:type="paragraph" w:styleId="TM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M5">
    <w:name w:val="toc 5"/>
    <w:basedOn w:val="TM4"/>
    <w:semiHidden/>
    <w:rsid w:val="006C2E80"/>
    <w:pPr>
      <w:ind w:left="1701" w:hanging="1701"/>
    </w:pPr>
  </w:style>
  <w:style w:type="paragraph" w:styleId="TM4">
    <w:name w:val="toc 4"/>
    <w:basedOn w:val="TM3"/>
    <w:semiHidden/>
    <w:rsid w:val="006C2E80"/>
    <w:pPr>
      <w:ind w:left="1418" w:hanging="1418"/>
    </w:pPr>
  </w:style>
  <w:style w:type="paragraph" w:styleId="TM3">
    <w:name w:val="toc 3"/>
    <w:basedOn w:val="TM2"/>
    <w:semiHidden/>
    <w:rsid w:val="006C2E80"/>
    <w:pPr>
      <w:ind w:left="1134" w:hanging="1134"/>
    </w:pPr>
  </w:style>
  <w:style w:type="paragraph" w:styleId="TM2">
    <w:name w:val="toc 2"/>
    <w:basedOn w:val="TM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Titre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M9">
    <w:name w:val="toc 9"/>
    <w:basedOn w:val="TM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M6">
    <w:name w:val="toc 6"/>
    <w:basedOn w:val="TM5"/>
    <w:next w:val="Normal"/>
    <w:semiHidden/>
    <w:rsid w:val="006C2E80"/>
    <w:pPr>
      <w:ind w:left="1985" w:hanging="1985"/>
    </w:pPr>
  </w:style>
  <w:style w:type="paragraph" w:styleId="TM7">
    <w:name w:val="toc 7"/>
    <w:basedOn w:val="TM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Titre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Pieddepage">
    <w:name w:val="footer"/>
    <w:basedOn w:val="En-tt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CorpsdetexteCar">
    <w:name w:val="Corps de texte Car"/>
    <w:basedOn w:val="Policepardfaut"/>
    <w:link w:val="Corpsdetexte"/>
    <w:rsid w:val="006C2E80"/>
    <w:rPr>
      <w:i/>
      <w:color w:val="000000"/>
      <w:lang w:val="en-US" w:eastAsia="ja-JP"/>
    </w:rPr>
  </w:style>
  <w:style w:type="character" w:styleId="Lienhypertexte">
    <w:name w:val="Hyperlink"/>
    <w:basedOn w:val="Policepardfaut"/>
    <w:rsid w:val="005256E1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256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0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tephane.ragot@oran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tephane.ragot@oran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3</Pages>
  <Words>725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4708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RAGOT Stéphane INNOV/IT-S</cp:lastModifiedBy>
  <cp:revision>14</cp:revision>
  <cp:lastPrinted>2000-02-29T11:31:00Z</cp:lastPrinted>
  <dcterms:created xsi:type="dcterms:W3CDTF">2021-06-24T09:05:00Z</dcterms:created>
  <dcterms:modified xsi:type="dcterms:W3CDTF">2022-02-08T19:44:00Z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2022-01-27T17:01:25Z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8f36ba7c-491c-401d-9de5-1be14b1ebeb4</vt:lpwstr>
  </property>
  <property fmtid="{D5CDD505-2E9C-101B-9397-08002B2CF9AE}" pid="22" name="MSIP_Label_07222825-62ea-40f3-96b5-5375c07996e2_ContentBits">
    <vt:lpwstr>0</vt:lpwstr>
  </property>
</Properties>
</file>